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5872" w:rsidRDefault="00AC5872" w:rsidP="00AC587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PADWORTH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AC5872" w:rsidRDefault="00AC5872" w:rsidP="00AC587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Wendover, Buckinghamshire. Fuller.</w:t>
      </w:r>
    </w:p>
    <w:p w:rsidR="00AC5872" w:rsidRDefault="00AC5872" w:rsidP="00AC587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AC5872" w:rsidRDefault="00AC5872" w:rsidP="00AC587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AC5872" w:rsidRDefault="00AC5872" w:rsidP="00AC587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Henry </w:t>
      </w:r>
      <w:proofErr w:type="spellStart"/>
      <w:r>
        <w:rPr>
          <w:rStyle w:val="Hyperlink"/>
          <w:color w:val="auto"/>
          <w:u w:val="none"/>
        </w:rPr>
        <w:t>Pattenham</w:t>
      </w:r>
      <w:proofErr w:type="spellEnd"/>
      <w:r>
        <w:rPr>
          <w:rStyle w:val="Hyperlink"/>
          <w:color w:val="auto"/>
          <w:u w:val="none"/>
        </w:rPr>
        <w:t>(q.v.) brought a plaint of debt against him and Thomas</w:t>
      </w:r>
    </w:p>
    <w:p w:rsidR="00AC5872" w:rsidRDefault="00AC5872" w:rsidP="00AC587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Frere of </w:t>
      </w:r>
      <w:proofErr w:type="spellStart"/>
      <w:r>
        <w:rPr>
          <w:rStyle w:val="Hyperlink"/>
          <w:color w:val="auto"/>
          <w:u w:val="none"/>
        </w:rPr>
        <w:t>Wooburn</w:t>
      </w:r>
      <w:proofErr w:type="spellEnd"/>
      <w:r>
        <w:rPr>
          <w:rStyle w:val="Hyperlink"/>
          <w:color w:val="auto"/>
          <w:u w:val="none"/>
        </w:rPr>
        <w:t>(q.v.).</w:t>
      </w:r>
    </w:p>
    <w:p w:rsidR="00AC5872" w:rsidRDefault="00AC5872" w:rsidP="00AC587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AC5872" w:rsidRDefault="00AC5872" w:rsidP="00AC587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AC5872" w:rsidRDefault="00AC5872" w:rsidP="00AC587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AC5872" w:rsidRDefault="00AC5872" w:rsidP="00AC587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20 February 2017</w:t>
      </w:r>
    </w:p>
    <w:p w:rsidR="006B2F86" w:rsidRPr="00E71FC3" w:rsidRDefault="00AC587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5872" w:rsidRDefault="00AC5872" w:rsidP="00E71FC3">
      <w:pPr>
        <w:spacing w:after="0" w:line="240" w:lineRule="auto"/>
      </w:pPr>
      <w:r>
        <w:separator/>
      </w:r>
    </w:p>
  </w:endnote>
  <w:endnote w:type="continuationSeparator" w:id="0">
    <w:p w:rsidR="00AC5872" w:rsidRDefault="00AC58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5872" w:rsidRDefault="00AC5872" w:rsidP="00E71FC3">
      <w:pPr>
        <w:spacing w:after="0" w:line="240" w:lineRule="auto"/>
      </w:pPr>
      <w:r>
        <w:separator/>
      </w:r>
    </w:p>
  </w:footnote>
  <w:footnote w:type="continuationSeparator" w:id="0">
    <w:p w:rsidR="00AC5872" w:rsidRDefault="00AC58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872"/>
    <w:rsid w:val="001A7C09"/>
    <w:rsid w:val="00577BD5"/>
    <w:rsid w:val="00656CBA"/>
    <w:rsid w:val="006A1F77"/>
    <w:rsid w:val="00733BE7"/>
    <w:rsid w:val="00AB52E8"/>
    <w:rsid w:val="00AC5872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B0CEBA-7B2B-4875-92C7-9D3B0C93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C58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2017-10-20T21:17:00Z</dcterms:created>
  <dcterms:modified xsi:type="dcterms:W3CDTF">2017-10-20T21:21:00Z</dcterms:modified>
</cp:coreProperties>
</file>